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4F87" w14:textId="77777777" w:rsidR="000F326E" w:rsidRDefault="000F326E" w:rsidP="000F32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WYMONDESWALDE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3DF79694" w14:textId="77777777" w:rsidR="000F326E" w:rsidRDefault="000F326E" w:rsidP="000F32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Peterborough. Glass painter.</w:t>
      </w:r>
    </w:p>
    <w:p w14:paraId="5E588FDF" w14:textId="77777777" w:rsidR="000F326E" w:rsidRDefault="000F326E" w:rsidP="000F326E">
      <w:pPr>
        <w:pStyle w:val="NoSpacing"/>
        <w:rPr>
          <w:rFonts w:cs="Times New Roman"/>
          <w:szCs w:val="24"/>
        </w:rPr>
      </w:pPr>
    </w:p>
    <w:p w14:paraId="06944245" w14:textId="77777777" w:rsidR="000F326E" w:rsidRDefault="000F326E" w:rsidP="000F326E">
      <w:pPr>
        <w:pStyle w:val="NoSpacing"/>
        <w:rPr>
          <w:rFonts w:cs="Times New Roman"/>
          <w:szCs w:val="24"/>
        </w:rPr>
      </w:pPr>
    </w:p>
    <w:p w14:paraId="00BF05E5" w14:textId="77777777" w:rsidR="000F326E" w:rsidRDefault="000F326E" w:rsidP="000F32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He worked on the windows of the collegiate church of Tattershall.</w:t>
      </w:r>
    </w:p>
    <w:p w14:paraId="3B51D7D7" w14:textId="77777777" w:rsidR="000F326E" w:rsidRDefault="000F326E" w:rsidP="000F326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p.277)</w:t>
      </w:r>
    </w:p>
    <w:p w14:paraId="4DD22F0B" w14:textId="77777777" w:rsidR="000F326E" w:rsidRDefault="000F326E" w:rsidP="000F326E">
      <w:pPr>
        <w:pStyle w:val="NoSpacing"/>
        <w:rPr>
          <w:rFonts w:cs="Times New Roman"/>
          <w:szCs w:val="24"/>
        </w:rPr>
      </w:pPr>
    </w:p>
    <w:p w14:paraId="1363996F" w14:textId="77777777" w:rsidR="000F326E" w:rsidRDefault="000F326E" w:rsidP="000F326E">
      <w:pPr>
        <w:pStyle w:val="NoSpacing"/>
        <w:rPr>
          <w:rFonts w:cs="Times New Roman"/>
          <w:szCs w:val="24"/>
        </w:rPr>
      </w:pPr>
    </w:p>
    <w:p w14:paraId="6F01E208" w14:textId="77777777" w:rsidR="000F326E" w:rsidRDefault="000F326E" w:rsidP="000F32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3E888F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50F5" w14:textId="77777777" w:rsidR="000F326E" w:rsidRDefault="000F326E" w:rsidP="009139A6">
      <w:r>
        <w:separator/>
      </w:r>
    </w:p>
  </w:endnote>
  <w:endnote w:type="continuationSeparator" w:id="0">
    <w:p w14:paraId="05B6C51D" w14:textId="77777777" w:rsidR="000F326E" w:rsidRDefault="000F32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53C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70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33E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0005" w14:textId="77777777" w:rsidR="000F326E" w:rsidRDefault="000F326E" w:rsidP="009139A6">
      <w:r>
        <w:separator/>
      </w:r>
    </w:p>
  </w:footnote>
  <w:footnote w:type="continuationSeparator" w:id="0">
    <w:p w14:paraId="7A23C233" w14:textId="77777777" w:rsidR="000F326E" w:rsidRDefault="000F32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4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C7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A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6E"/>
    <w:rsid w:val="000666E0"/>
    <w:rsid w:val="000F326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50922"/>
  <w15:chartTrackingRefBased/>
  <w15:docId w15:val="{A973300C-2874-4F3F-8DF9-BBAE9CEE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2023-08-09T21:01:00Z</dcterms:created>
  <dcterms:modified xsi:type="dcterms:W3CDTF">2023-08-09T21:03:00Z</dcterms:modified>
</cp:coreProperties>
</file>